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79128" w14:textId="77777777" w:rsidR="00BC2977" w:rsidRPr="00D64DD9" w:rsidRDefault="008C3178" w:rsidP="00BC2977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 w:bidi="ar-SA"/>
        </w:rPr>
        <w:drawing>
          <wp:inline distT="0" distB="0" distL="0" distR="0" wp14:anchorId="4042DF81" wp14:editId="60851F91">
            <wp:extent cx="429895" cy="605790"/>
            <wp:effectExtent l="0" t="0" r="825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C2977" w14:paraId="1FCD77C9" w14:textId="77777777" w:rsidTr="00C81FF7">
        <w:trPr>
          <w:trHeight w:val="773"/>
        </w:trPr>
        <w:tc>
          <w:tcPr>
            <w:tcW w:w="9721" w:type="dxa"/>
            <w:shd w:val="clear" w:color="auto" w:fill="auto"/>
          </w:tcPr>
          <w:p w14:paraId="3B4888D1" w14:textId="77777777" w:rsidR="00BC2977" w:rsidRPr="0046416F" w:rsidRDefault="00BC2977" w:rsidP="00BC2977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68B5993B" w14:textId="77777777" w:rsidR="00BC2977" w:rsidRPr="0046416F" w:rsidRDefault="00BC2977" w:rsidP="00BC2977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19C46E70" w14:textId="77777777" w:rsidR="00BC2977" w:rsidRDefault="00BC2977" w:rsidP="00BC2977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8791D3B" w14:textId="77777777" w:rsidR="00BC2977" w:rsidRDefault="00E90D42" w:rsidP="00BC2977">
      <w:pPr>
        <w:rPr>
          <w:b/>
          <w:lang w:val="uk-UA"/>
        </w:rPr>
      </w:pPr>
      <w:r>
        <w:rPr>
          <w:noProof/>
          <w:sz w:val="32"/>
          <w:szCs w:val="32"/>
          <w:lang w:eastAsia="ru-RU" w:bidi="ar-SA"/>
        </w:rPr>
        <w:pict w14:anchorId="6E18F75B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uzlNz&#10;FQIAACoEAAAOAAAAAAAAAAAAAAAAAC4CAABkcnMvZTJvRG9jLnhtbFBLAQItABQABgAIAAAAIQAe&#10;b2Il2QAAAAUBAAAPAAAAAAAAAAAAAAAAAG8EAABkcnMvZG93bnJldi54bWxQSwUGAAAAAAQABADz&#10;AAAAdQUAAAAA&#10;" strokeweight="1.59mm"/>
        </w:pict>
      </w:r>
    </w:p>
    <w:p w14:paraId="496337A6" w14:textId="77777777" w:rsidR="00BC2977" w:rsidRPr="00D64DD9" w:rsidRDefault="00BC2977" w:rsidP="00BC297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E5AC5A0" w14:textId="77777777" w:rsidR="00BC2977" w:rsidRPr="00D64DD9" w:rsidRDefault="00BC2977" w:rsidP="00BC297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B5C81A9" w14:textId="36AA2755" w:rsidR="00F86091" w:rsidRPr="0018220C" w:rsidRDefault="00F86091" w:rsidP="00F86091">
      <w:pPr>
        <w:ind w:firstLine="709"/>
        <w:jc w:val="center"/>
        <w:rPr>
          <w:color w:val="000000" w:themeColor="text1"/>
          <w:sz w:val="28"/>
          <w:szCs w:val="28"/>
          <w:lang w:val="uk-UA" w:eastAsia="uk-UA"/>
        </w:rPr>
      </w:pPr>
      <w:r w:rsidRPr="00E33BC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Про затвердження</w:t>
      </w:r>
      <w:r w:rsidR="0018220C" w:rsidRPr="0018220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E33BC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висновку</w:t>
      </w:r>
      <w:r w:rsidR="0018220C" w:rsidRPr="0018220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E33BC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щодо</w:t>
      </w:r>
      <w:r w:rsidR="0018220C" w:rsidRPr="0018220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E33BC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визначення способу участі батька </w:t>
      </w:r>
      <w:r w:rsidR="0003771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________</w:t>
      </w:r>
      <w:r w:rsidRPr="00E33BC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у вихованні</w:t>
      </w:r>
      <w:r w:rsidR="0018220C" w:rsidRPr="0018220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33BC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та спілкуванні з малолітньою</w:t>
      </w:r>
      <w:r w:rsidR="0018220C" w:rsidRPr="0018220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33BC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дитиною</w:t>
      </w:r>
      <w:r w:rsidR="0018220C" w:rsidRPr="0018220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3771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_________</w:t>
      </w:r>
    </w:p>
    <w:p w14:paraId="26E71806" w14:textId="77777777" w:rsidR="0018220C" w:rsidRDefault="0018220C" w:rsidP="004B328C">
      <w:pPr>
        <w:ind w:firstLine="709"/>
        <w:jc w:val="both"/>
        <w:rPr>
          <w:sz w:val="28"/>
          <w:szCs w:val="28"/>
          <w:lang w:val="uk-UA" w:eastAsia="uk-UA"/>
        </w:rPr>
      </w:pPr>
    </w:p>
    <w:p w14:paraId="0A9159C0" w14:textId="77777777" w:rsidR="00280B79" w:rsidRPr="004B328C" w:rsidRDefault="0018220C" w:rsidP="004B328C">
      <w:pPr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sz w:val="28"/>
          <w:szCs w:val="28"/>
          <w:lang w:val="uk-UA" w:eastAsia="uk-UA"/>
        </w:rPr>
        <w:t>16 квітня</w:t>
      </w:r>
      <w:r w:rsidR="008250A6" w:rsidRPr="004B328C">
        <w:rPr>
          <w:sz w:val="28"/>
          <w:szCs w:val="28"/>
          <w:lang w:val="uk-UA" w:eastAsia="uk-UA"/>
        </w:rPr>
        <w:t xml:space="preserve"> 202</w:t>
      </w:r>
      <w:r w:rsidR="00222F1A" w:rsidRPr="00C46F15">
        <w:rPr>
          <w:sz w:val="28"/>
          <w:szCs w:val="28"/>
          <w:lang w:val="uk-UA" w:eastAsia="uk-UA"/>
        </w:rPr>
        <w:t>1</w:t>
      </w:r>
      <w:r w:rsidR="008250A6" w:rsidRPr="004B328C">
        <w:rPr>
          <w:sz w:val="28"/>
          <w:szCs w:val="28"/>
          <w:lang w:val="uk-UA" w:eastAsia="uk-UA"/>
        </w:rPr>
        <w:t>року</w:t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>
        <w:rPr>
          <w:b/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>смт</w:t>
      </w:r>
      <w:r w:rsidR="00280B79" w:rsidRPr="0046416F">
        <w:rPr>
          <w:sz w:val="28"/>
          <w:szCs w:val="28"/>
          <w:lang w:val="uk-UA" w:eastAsia="uk-UA"/>
        </w:rPr>
        <w:t xml:space="preserve"> Димер</w:t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4B328C">
        <w:rPr>
          <w:b/>
          <w:sz w:val="28"/>
          <w:szCs w:val="28"/>
          <w:lang w:val="uk-UA" w:eastAsia="uk-UA"/>
        </w:rPr>
        <w:tab/>
      </w:r>
      <w:r w:rsidR="00280B79" w:rsidRPr="004B328C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B80843">
        <w:rPr>
          <w:rFonts w:ascii="Times New Roman" w:hAnsi="Times New Roman" w:cs="Times New Roman"/>
          <w:sz w:val="28"/>
          <w:szCs w:val="28"/>
          <w:lang w:val="uk-UA" w:eastAsia="uk-UA"/>
        </w:rPr>
        <w:t>86</w:t>
      </w:r>
    </w:p>
    <w:p w14:paraId="052CDDBD" w14:textId="77777777" w:rsidR="00BC2977" w:rsidRPr="00F86091" w:rsidRDefault="00BC2977" w:rsidP="00BC297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5435DF9" w14:textId="7AC4317B" w:rsidR="00BC2977" w:rsidRPr="00A15545" w:rsidRDefault="00F86091" w:rsidP="0012668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Розглянувши </w:t>
      </w:r>
      <w:r w:rsidR="0018220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висновок </w:t>
      </w:r>
      <w:r w:rsidR="0076474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служби у справах дітей </w:t>
      </w:r>
      <w:proofErr w:type="spellStart"/>
      <w:r w:rsidR="0076474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="0076474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селищної ради щодо визначення способу участі батька </w:t>
      </w:r>
      <w:r w:rsidR="0003771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________</w:t>
      </w:r>
      <w:r w:rsidR="0076474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у вихованні </w:t>
      </w:r>
      <w:r w:rsidR="000B1EB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та спілкуванні з малолітньою дитиною</w:t>
      </w:r>
      <w:r w:rsidR="0076474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03771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_______</w:t>
      </w:r>
      <w:r w:rsidR="0076474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., 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заяву </w:t>
      </w:r>
      <w:r w:rsidR="0003771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________</w:t>
      </w:r>
      <w:r w:rsidR="0033663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. 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та подані документи </w:t>
      </w:r>
      <w:r w:rsidR="00E33BC5" w:rsidRPr="00E33BC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щодо визначення способу участі батька </w:t>
      </w:r>
      <w:r w:rsidR="0003771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__________</w:t>
      </w:r>
      <w:r w:rsidR="00E33BC5" w:rsidRPr="00E33BC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у вихованні та спілкуванні з малолітньою дитиною </w:t>
      </w:r>
      <w:r w:rsidR="0003771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_________</w:t>
      </w:r>
      <w:r w:rsidR="00E33BC5" w:rsidRPr="00E33BC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, </w:t>
      </w:r>
      <w:r w:rsidR="00A15545" w:rsidRPr="00A15545">
        <w:rPr>
          <w:sz w:val="28"/>
          <w:szCs w:val="28"/>
          <w:lang w:val="uk-UA"/>
        </w:rPr>
        <w:t xml:space="preserve">враховуючи протокол комісії з питань захисту прав дитини виконавчого комітету </w:t>
      </w:r>
      <w:proofErr w:type="spellStart"/>
      <w:r w:rsidR="00A15545" w:rsidRPr="00A15545">
        <w:rPr>
          <w:sz w:val="28"/>
          <w:szCs w:val="28"/>
          <w:lang w:val="uk-UA"/>
        </w:rPr>
        <w:t>Димерської</w:t>
      </w:r>
      <w:proofErr w:type="spellEnd"/>
      <w:r w:rsidR="00A15545" w:rsidRPr="00A15545">
        <w:rPr>
          <w:sz w:val="28"/>
          <w:szCs w:val="28"/>
          <w:lang w:val="uk-UA"/>
        </w:rPr>
        <w:t xml:space="preserve"> селищної ради від 13.04.2021 №3</w:t>
      </w:r>
      <w:r w:rsidR="00A15545">
        <w:rPr>
          <w:sz w:val="28"/>
          <w:szCs w:val="28"/>
          <w:lang w:val="uk-UA"/>
        </w:rPr>
        <w:t xml:space="preserve">, 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керуючись </w:t>
      </w:r>
      <w:proofErr w:type="spellStart"/>
      <w:r w:rsidR="000A637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ч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ч</w:t>
      </w:r>
      <w:proofErr w:type="spellEnd"/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.</w:t>
      </w:r>
      <w:r w:rsidR="00E33BC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2, 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5 ст. 19, </w:t>
      </w:r>
      <w:proofErr w:type="spellStart"/>
      <w:r w:rsidR="000A637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чч</w:t>
      </w:r>
      <w:proofErr w:type="spellEnd"/>
      <w:r w:rsidR="000A637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. </w:t>
      </w:r>
      <w:r w:rsidR="006C724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1-2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,</w:t>
      </w:r>
      <w:r w:rsidR="000A637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ст.</w:t>
      </w:r>
      <w:r w:rsidR="006C724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155, ст.</w:t>
      </w:r>
      <w:r w:rsidR="006C724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ст. 158-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159 Сімейного кодексу України, ст.</w:t>
      </w:r>
      <w:r w:rsidR="0083704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15 Закону України «Про охорону дитинст</w:t>
      </w:r>
      <w:r w:rsidR="00D1579B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ва», </w:t>
      </w:r>
      <w:proofErr w:type="spellStart"/>
      <w:r w:rsidR="00D1579B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пп</w:t>
      </w:r>
      <w:proofErr w:type="spellEnd"/>
      <w:r w:rsidR="00D1579B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. 73-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74 Порядку провадження органами опіки та піклування діяльності, пов'язаної із захистом прав дитини, затвердженого постановою Кабінету М</w:t>
      </w:r>
      <w:r w:rsidR="00D1579B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іністрів України від 24 вересня 2008 року №</w:t>
      </w:r>
      <w:r w:rsidRPr="00F8609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866, </w:t>
      </w:r>
      <w:proofErr w:type="spellStart"/>
      <w:r w:rsidR="00D1579B">
        <w:rPr>
          <w:sz w:val="28"/>
          <w:szCs w:val="28"/>
          <w:lang w:val="uk-UA"/>
        </w:rPr>
        <w:t>пп</w:t>
      </w:r>
      <w:proofErr w:type="spellEnd"/>
      <w:r w:rsidR="00D1579B">
        <w:rPr>
          <w:sz w:val="28"/>
          <w:szCs w:val="28"/>
          <w:lang w:val="uk-UA"/>
        </w:rPr>
        <w:t>.</w:t>
      </w:r>
      <w:r w:rsidR="00D1579B" w:rsidRPr="00D1579B">
        <w:rPr>
          <w:sz w:val="28"/>
          <w:szCs w:val="28"/>
          <w:lang w:val="uk-UA"/>
        </w:rPr>
        <w:t xml:space="preserve"> 4 </w:t>
      </w:r>
      <w:r w:rsidR="00A15545">
        <w:rPr>
          <w:sz w:val="28"/>
          <w:szCs w:val="28"/>
          <w:lang w:val="uk-UA"/>
        </w:rPr>
        <w:t>п.</w:t>
      </w:r>
      <w:r w:rsidR="00D1579B" w:rsidRPr="00D1579B">
        <w:rPr>
          <w:sz w:val="28"/>
          <w:szCs w:val="28"/>
          <w:lang w:val="uk-UA"/>
        </w:rPr>
        <w:t xml:space="preserve"> б </w:t>
      </w:r>
      <w:r w:rsidR="00A15545">
        <w:rPr>
          <w:sz w:val="28"/>
          <w:szCs w:val="28"/>
          <w:lang w:val="uk-UA"/>
        </w:rPr>
        <w:t>ч. 1 ст.</w:t>
      </w:r>
      <w:r w:rsidR="00D1579B" w:rsidRPr="00D1579B">
        <w:rPr>
          <w:sz w:val="28"/>
          <w:szCs w:val="28"/>
          <w:lang w:val="uk-UA"/>
        </w:rPr>
        <w:t xml:space="preserve"> 34, 59 Закону України «</w:t>
      </w:r>
      <w:r w:rsidR="00D1579B" w:rsidRPr="00D1579B">
        <w:rPr>
          <w:color w:val="000000"/>
          <w:sz w:val="28"/>
          <w:szCs w:val="28"/>
          <w:lang w:val="uk-UA"/>
        </w:rPr>
        <w:t>Про місцеве самоврядування в Україні», виконавчий комітет</w:t>
      </w:r>
      <w:r w:rsidRPr="00F86091">
        <w:rPr>
          <w:rFonts w:ascii="ProbaPro" w:hAnsi="ProbaPro"/>
          <w:color w:val="000000"/>
          <w:sz w:val="27"/>
          <w:szCs w:val="27"/>
          <w:shd w:val="clear" w:color="auto" w:fill="FFFFFF"/>
          <w:lang w:val="uk-UA"/>
        </w:rPr>
        <w:t>,</w:t>
      </w:r>
    </w:p>
    <w:p w14:paraId="2478E9C8" w14:textId="77777777" w:rsidR="00A15545" w:rsidRDefault="00A15545" w:rsidP="0012668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AD6CB5" w14:textId="77777777" w:rsidR="00BC2977" w:rsidRDefault="00E26FDC" w:rsidP="0012668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="00BC2977"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1130276F" w14:textId="77777777" w:rsidR="00222F1A" w:rsidRPr="00222F1A" w:rsidRDefault="00222F1A" w:rsidP="00222F1A">
      <w:pPr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F659254" w14:textId="3D093D22" w:rsidR="00C46F15" w:rsidRPr="008341C7" w:rsidRDefault="008341C7" w:rsidP="00A15545">
      <w:pPr>
        <w:pStyle w:val="af3"/>
        <w:spacing w:before="0" w:beforeAutospacing="0" w:after="0" w:afterAutospacing="0"/>
        <w:ind w:firstLine="709"/>
        <w:jc w:val="both"/>
        <w:textAlignment w:val="baseline"/>
        <w:rPr>
          <w:color w:val="05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8341C7">
        <w:rPr>
          <w:sz w:val="28"/>
          <w:szCs w:val="28"/>
          <w:lang w:val="uk-UA"/>
        </w:rPr>
        <w:t xml:space="preserve">Затвердити </w:t>
      </w:r>
      <w:r w:rsidR="00DA74D6">
        <w:rPr>
          <w:sz w:val="28"/>
          <w:szCs w:val="28"/>
          <w:lang w:val="uk-UA"/>
        </w:rPr>
        <w:t xml:space="preserve">висновок </w:t>
      </w:r>
      <w:r w:rsidR="00A15545">
        <w:rPr>
          <w:color w:val="000000"/>
          <w:sz w:val="27"/>
          <w:szCs w:val="27"/>
          <w:shd w:val="clear" w:color="auto" w:fill="FFFFFF"/>
          <w:lang w:val="uk-UA"/>
        </w:rPr>
        <w:t xml:space="preserve">служби у справах дітей </w:t>
      </w:r>
      <w:proofErr w:type="spellStart"/>
      <w:r w:rsidR="00A15545">
        <w:rPr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="00A15545">
        <w:rPr>
          <w:color w:val="000000"/>
          <w:sz w:val="27"/>
          <w:szCs w:val="27"/>
          <w:shd w:val="clear" w:color="auto" w:fill="FFFFFF"/>
          <w:lang w:val="uk-UA"/>
        </w:rPr>
        <w:t xml:space="preserve"> селищної ради щодо визначення способу участі батька </w:t>
      </w:r>
      <w:r w:rsidR="00037716">
        <w:rPr>
          <w:color w:val="000000"/>
          <w:sz w:val="27"/>
          <w:szCs w:val="27"/>
          <w:shd w:val="clear" w:color="auto" w:fill="FFFFFF"/>
          <w:lang w:val="uk-UA"/>
        </w:rPr>
        <w:t>__________</w:t>
      </w:r>
      <w:r w:rsidR="00C558DD">
        <w:rPr>
          <w:color w:val="000000"/>
          <w:sz w:val="27"/>
          <w:szCs w:val="27"/>
          <w:shd w:val="clear" w:color="auto" w:fill="FFFFFF"/>
          <w:lang w:val="uk-UA"/>
        </w:rPr>
        <w:t xml:space="preserve">, </w:t>
      </w:r>
      <w:r w:rsidR="00037716">
        <w:rPr>
          <w:color w:val="000000"/>
          <w:sz w:val="27"/>
          <w:szCs w:val="27"/>
          <w:shd w:val="clear" w:color="auto" w:fill="FFFFFF"/>
          <w:lang w:val="uk-UA"/>
        </w:rPr>
        <w:t>_______</w:t>
      </w:r>
      <w:r w:rsidR="00C558DD">
        <w:rPr>
          <w:color w:val="000000"/>
          <w:sz w:val="27"/>
          <w:szCs w:val="27"/>
          <w:shd w:val="clear" w:color="auto" w:fill="FFFFFF"/>
          <w:lang w:val="uk-UA"/>
        </w:rPr>
        <w:t xml:space="preserve"> року народження</w:t>
      </w:r>
      <w:r w:rsidR="00A15545">
        <w:rPr>
          <w:color w:val="000000"/>
          <w:sz w:val="27"/>
          <w:szCs w:val="27"/>
          <w:shd w:val="clear" w:color="auto" w:fill="FFFFFF"/>
          <w:lang w:val="uk-UA"/>
        </w:rPr>
        <w:t xml:space="preserve"> у вихованні </w:t>
      </w:r>
      <w:r w:rsidR="000B1EBC">
        <w:rPr>
          <w:color w:val="000000"/>
          <w:sz w:val="27"/>
          <w:szCs w:val="27"/>
          <w:shd w:val="clear" w:color="auto" w:fill="FFFFFF"/>
          <w:lang w:val="uk-UA"/>
        </w:rPr>
        <w:t xml:space="preserve">та спілкуванні з </w:t>
      </w:r>
      <w:r w:rsidR="00A15545">
        <w:rPr>
          <w:color w:val="000000"/>
          <w:sz w:val="27"/>
          <w:szCs w:val="27"/>
          <w:shd w:val="clear" w:color="auto" w:fill="FFFFFF"/>
          <w:lang w:val="uk-UA"/>
        </w:rPr>
        <w:t>малоліт</w:t>
      </w:r>
      <w:r w:rsidR="000B1EBC">
        <w:rPr>
          <w:color w:val="000000"/>
          <w:sz w:val="27"/>
          <w:szCs w:val="27"/>
          <w:shd w:val="clear" w:color="auto" w:fill="FFFFFF"/>
          <w:lang w:val="uk-UA"/>
        </w:rPr>
        <w:t>ньою</w:t>
      </w:r>
      <w:r w:rsidR="00A15545">
        <w:rPr>
          <w:color w:val="000000"/>
          <w:sz w:val="27"/>
          <w:szCs w:val="27"/>
          <w:shd w:val="clear" w:color="auto" w:fill="FFFFFF"/>
          <w:lang w:val="uk-UA"/>
        </w:rPr>
        <w:t xml:space="preserve"> дити</w:t>
      </w:r>
      <w:r w:rsidR="000B1EBC">
        <w:rPr>
          <w:color w:val="000000"/>
          <w:sz w:val="27"/>
          <w:szCs w:val="27"/>
          <w:shd w:val="clear" w:color="auto" w:fill="FFFFFF"/>
          <w:lang w:val="uk-UA"/>
        </w:rPr>
        <w:t>ною</w:t>
      </w:r>
      <w:r w:rsidR="00A15545">
        <w:rPr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037716">
        <w:rPr>
          <w:color w:val="000000"/>
          <w:sz w:val="27"/>
          <w:szCs w:val="27"/>
          <w:shd w:val="clear" w:color="auto" w:fill="FFFFFF"/>
          <w:lang w:val="uk-UA"/>
        </w:rPr>
        <w:t>__________</w:t>
      </w:r>
      <w:r w:rsidR="00D1737F">
        <w:rPr>
          <w:color w:val="000000"/>
          <w:sz w:val="27"/>
          <w:szCs w:val="27"/>
          <w:shd w:val="clear" w:color="auto" w:fill="FFFFFF"/>
          <w:lang w:val="uk-UA"/>
        </w:rPr>
        <w:t xml:space="preserve"> року народження</w:t>
      </w:r>
      <w:r w:rsidR="00A15545">
        <w:rPr>
          <w:color w:val="000000"/>
          <w:sz w:val="27"/>
          <w:szCs w:val="27"/>
          <w:shd w:val="clear" w:color="auto" w:fill="FFFFFF"/>
          <w:lang w:val="uk-UA"/>
        </w:rPr>
        <w:t xml:space="preserve"> (Додаток).</w:t>
      </w:r>
    </w:p>
    <w:p w14:paraId="76ABABE1" w14:textId="77777777" w:rsidR="00222F1A" w:rsidRPr="00F86091" w:rsidRDefault="005F0564" w:rsidP="00A15545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3A76" w:rsidRPr="00F8609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15545" w:rsidRPr="00A15545">
        <w:rPr>
          <w:bCs/>
          <w:sz w:val="28"/>
          <w:szCs w:val="28"/>
        </w:rPr>
        <w:t xml:space="preserve"> </w:t>
      </w:r>
      <w:r w:rsidR="00A15545" w:rsidRPr="005B3A76">
        <w:rPr>
          <w:bCs/>
          <w:sz w:val="28"/>
          <w:szCs w:val="28"/>
        </w:rPr>
        <w:t xml:space="preserve">Контроль за </w:t>
      </w:r>
      <w:proofErr w:type="spellStart"/>
      <w:r w:rsidR="00A15545" w:rsidRPr="005B3A76">
        <w:rPr>
          <w:bCs/>
          <w:sz w:val="28"/>
          <w:szCs w:val="28"/>
        </w:rPr>
        <w:t>виконанням</w:t>
      </w:r>
      <w:proofErr w:type="spellEnd"/>
      <w:r w:rsidR="00A15545" w:rsidRPr="005B3A76">
        <w:rPr>
          <w:bCs/>
          <w:sz w:val="28"/>
          <w:szCs w:val="28"/>
        </w:rPr>
        <w:t xml:space="preserve"> </w:t>
      </w:r>
      <w:proofErr w:type="spellStart"/>
      <w:r w:rsidR="00A15545">
        <w:rPr>
          <w:bCs/>
          <w:sz w:val="28"/>
          <w:szCs w:val="28"/>
        </w:rPr>
        <w:t>цього</w:t>
      </w:r>
      <w:proofErr w:type="spellEnd"/>
      <w:r w:rsidR="00A15545">
        <w:rPr>
          <w:bCs/>
          <w:sz w:val="28"/>
          <w:szCs w:val="28"/>
        </w:rPr>
        <w:t xml:space="preserve"> </w:t>
      </w:r>
      <w:proofErr w:type="spellStart"/>
      <w:r w:rsidR="00A15545" w:rsidRPr="005B3A76">
        <w:rPr>
          <w:bCs/>
          <w:sz w:val="28"/>
          <w:szCs w:val="28"/>
        </w:rPr>
        <w:t>рішення</w:t>
      </w:r>
      <w:proofErr w:type="spellEnd"/>
      <w:r w:rsidR="00A15545" w:rsidRPr="005B3A76">
        <w:rPr>
          <w:bCs/>
          <w:sz w:val="28"/>
          <w:szCs w:val="28"/>
        </w:rPr>
        <w:t xml:space="preserve"> </w:t>
      </w:r>
      <w:proofErr w:type="spellStart"/>
      <w:r w:rsidR="00A15545" w:rsidRPr="005B3A76">
        <w:rPr>
          <w:bCs/>
          <w:sz w:val="28"/>
          <w:szCs w:val="28"/>
        </w:rPr>
        <w:t>покласти</w:t>
      </w:r>
      <w:proofErr w:type="spellEnd"/>
      <w:r w:rsidR="00A15545" w:rsidRPr="005B3A76">
        <w:rPr>
          <w:bCs/>
          <w:sz w:val="28"/>
          <w:szCs w:val="28"/>
        </w:rPr>
        <w:t xml:space="preserve"> на </w:t>
      </w:r>
      <w:proofErr w:type="spellStart"/>
      <w:r w:rsidR="00A15545">
        <w:rPr>
          <w:bCs/>
          <w:sz w:val="28"/>
          <w:szCs w:val="28"/>
        </w:rPr>
        <w:t>в.о</w:t>
      </w:r>
      <w:proofErr w:type="spellEnd"/>
      <w:r w:rsidR="00A15545">
        <w:rPr>
          <w:bCs/>
          <w:sz w:val="28"/>
          <w:szCs w:val="28"/>
        </w:rPr>
        <w:t xml:space="preserve">. начальника </w:t>
      </w:r>
      <w:proofErr w:type="spellStart"/>
      <w:r w:rsidR="00A15545">
        <w:rPr>
          <w:bCs/>
          <w:sz w:val="28"/>
          <w:szCs w:val="28"/>
        </w:rPr>
        <w:t>служби</w:t>
      </w:r>
      <w:proofErr w:type="spellEnd"/>
      <w:r w:rsidR="00A15545">
        <w:rPr>
          <w:bCs/>
          <w:sz w:val="28"/>
          <w:szCs w:val="28"/>
        </w:rPr>
        <w:t xml:space="preserve"> </w:t>
      </w:r>
      <w:proofErr w:type="gramStart"/>
      <w:r w:rsidR="00A15545">
        <w:rPr>
          <w:bCs/>
          <w:sz w:val="28"/>
          <w:szCs w:val="28"/>
        </w:rPr>
        <w:t>у справах</w:t>
      </w:r>
      <w:proofErr w:type="gramEnd"/>
      <w:r w:rsidR="00A15545">
        <w:rPr>
          <w:bCs/>
          <w:sz w:val="28"/>
          <w:szCs w:val="28"/>
        </w:rPr>
        <w:t xml:space="preserve"> </w:t>
      </w:r>
      <w:proofErr w:type="spellStart"/>
      <w:r w:rsidR="00A15545">
        <w:rPr>
          <w:bCs/>
          <w:sz w:val="28"/>
          <w:szCs w:val="28"/>
        </w:rPr>
        <w:t>дітей</w:t>
      </w:r>
      <w:proofErr w:type="spellEnd"/>
      <w:r w:rsidR="00A15545">
        <w:rPr>
          <w:bCs/>
          <w:sz w:val="28"/>
          <w:szCs w:val="28"/>
        </w:rPr>
        <w:t xml:space="preserve"> </w:t>
      </w:r>
      <w:proofErr w:type="spellStart"/>
      <w:r w:rsidR="00A15545">
        <w:rPr>
          <w:bCs/>
          <w:sz w:val="28"/>
          <w:szCs w:val="28"/>
        </w:rPr>
        <w:t>Димерської</w:t>
      </w:r>
      <w:proofErr w:type="spellEnd"/>
      <w:r w:rsidR="00A15545">
        <w:rPr>
          <w:bCs/>
          <w:sz w:val="28"/>
          <w:szCs w:val="28"/>
        </w:rPr>
        <w:t xml:space="preserve"> </w:t>
      </w:r>
      <w:proofErr w:type="spellStart"/>
      <w:r w:rsidR="00A15545">
        <w:rPr>
          <w:bCs/>
          <w:sz w:val="28"/>
          <w:szCs w:val="28"/>
        </w:rPr>
        <w:t>селищної</w:t>
      </w:r>
      <w:proofErr w:type="spellEnd"/>
      <w:r w:rsidR="00A15545">
        <w:rPr>
          <w:bCs/>
          <w:sz w:val="28"/>
          <w:szCs w:val="28"/>
        </w:rPr>
        <w:t xml:space="preserve"> ради </w:t>
      </w:r>
      <w:proofErr w:type="spellStart"/>
      <w:r w:rsidR="00A15545">
        <w:rPr>
          <w:bCs/>
          <w:sz w:val="28"/>
          <w:szCs w:val="28"/>
        </w:rPr>
        <w:t>Цапук</w:t>
      </w:r>
      <w:proofErr w:type="spellEnd"/>
      <w:r w:rsidR="00A15545">
        <w:rPr>
          <w:bCs/>
          <w:sz w:val="28"/>
          <w:szCs w:val="28"/>
        </w:rPr>
        <w:t xml:space="preserve"> М.М.</w:t>
      </w:r>
    </w:p>
    <w:p w14:paraId="32EDD13F" w14:textId="77777777" w:rsidR="00222F1A" w:rsidRPr="00222F1A" w:rsidRDefault="00222F1A" w:rsidP="00A15545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813720" w14:textId="77777777" w:rsidR="008F76A1" w:rsidRDefault="008F76A1" w:rsidP="00F8609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2CAD47" w14:textId="77777777" w:rsidR="008F76A1" w:rsidRDefault="008F76A1" w:rsidP="00F8609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0050CB" w14:textId="77777777" w:rsidR="0012668E" w:rsidRDefault="00A53015" w:rsidP="00A1554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A53015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0E2C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126B45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C5F0C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</w:t>
      </w:r>
      <w:r w:rsidR="000E2CE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26B45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</w:t>
      </w:r>
      <w:r w:rsidR="00B632CF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462CAB">
        <w:rPr>
          <w:rFonts w:ascii="Times New Roman" w:hAnsi="Times New Roman" w:cs="Times New Roman"/>
          <w:b/>
          <w:bCs/>
          <w:sz w:val="28"/>
          <w:szCs w:val="28"/>
          <w:lang w:val="uk-UA"/>
        </w:rPr>
        <w:t>й</w:t>
      </w:r>
      <w:proofErr w:type="spellEnd"/>
    </w:p>
    <w:p w14:paraId="6028209C" w14:textId="77777777" w:rsidR="008341C7" w:rsidRDefault="008341C7" w:rsidP="00F02279">
      <w:pPr>
        <w:pStyle w:val="af3"/>
        <w:spacing w:before="0" w:beforeAutospacing="0" w:after="150" w:afterAutospacing="0"/>
        <w:jc w:val="center"/>
        <w:textAlignment w:val="baseline"/>
        <w:rPr>
          <w:b/>
          <w:color w:val="050000"/>
          <w:sz w:val="28"/>
          <w:szCs w:val="28"/>
          <w:lang w:val="uk-UA"/>
        </w:rPr>
      </w:pPr>
    </w:p>
    <w:p w14:paraId="7E77E898" w14:textId="77777777" w:rsidR="008341C7" w:rsidRDefault="008341C7" w:rsidP="00F02279">
      <w:pPr>
        <w:pStyle w:val="af3"/>
        <w:spacing w:before="0" w:beforeAutospacing="0" w:after="150" w:afterAutospacing="0"/>
        <w:jc w:val="center"/>
        <w:textAlignment w:val="baseline"/>
        <w:rPr>
          <w:b/>
          <w:color w:val="050000"/>
          <w:sz w:val="28"/>
          <w:szCs w:val="28"/>
          <w:lang w:val="uk-UA"/>
        </w:rPr>
      </w:pPr>
    </w:p>
    <w:p w14:paraId="59230CF2" w14:textId="77777777" w:rsidR="008341C7" w:rsidRDefault="008341C7" w:rsidP="00F02279">
      <w:pPr>
        <w:pStyle w:val="af3"/>
        <w:spacing w:before="0" w:beforeAutospacing="0" w:after="150" w:afterAutospacing="0"/>
        <w:jc w:val="center"/>
        <w:textAlignment w:val="baseline"/>
        <w:rPr>
          <w:b/>
          <w:color w:val="050000"/>
          <w:sz w:val="28"/>
          <w:szCs w:val="28"/>
          <w:lang w:val="uk-UA"/>
        </w:rPr>
      </w:pPr>
    </w:p>
    <w:p w14:paraId="30B49853" w14:textId="77777777" w:rsidR="008341C7" w:rsidRDefault="008341C7" w:rsidP="00F02279">
      <w:pPr>
        <w:pStyle w:val="af3"/>
        <w:spacing w:before="0" w:beforeAutospacing="0" w:after="150" w:afterAutospacing="0"/>
        <w:jc w:val="center"/>
        <w:textAlignment w:val="baseline"/>
        <w:rPr>
          <w:b/>
          <w:color w:val="050000"/>
          <w:sz w:val="28"/>
          <w:szCs w:val="28"/>
          <w:lang w:val="uk-UA"/>
        </w:rPr>
      </w:pPr>
    </w:p>
    <w:sectPr w:rsidR="008341C7" w:rsidSect="00E7344B">
      <w:pgSz w:w="11906" w:h="16838"/>
      <w:pgMar w:top="993" w:right="84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68E1C" w14:textId="77777777" w:rsidR="00E90D42" w:rsidRDefault="00E90D42">
      <w:r>
        <w:separator/>
      </w:r>
    </w:p>
  </w:endnote>
  <w:endnote w:type="continuationSeparator" w:id="0">
    <w:p w14:paraId="11CF7F36" w14:textId="77777777" w:rsidR="00E90D42" w:rsidRDefault="00E9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Liberation Mono">
    <w:altName w:val="MS Gothic"/>
    <w:charset w:val="00"/>
    <w:family w:val="modern"/>
    <w:pitch w:val="fixed"/>
  </w:font>
  <w:font w:name="DejaVu Sans Mono">
    <w:altName w:val="MS Gothic"/>
    <w:charset w:val="00"/>
    <w:family w:val="modern"/>
    <w:pitch w:val="fixed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1A04F" w14:textId="77777777" w:rsidR="00E90D42" w:rsidRDefault="00E90D42">
      <w:r>
        <w:rPr>
          <w:color w:val="000000"/>
        </w:rPr>
        <w:separator/>
      </w:r>
    </w:p>
  </w:footnote>
  <w:footnote w:type="continuationSeparator" w:id="0">
    <w:p w14:paraId="2D5045B8" w14:textId="77777777" w:rsidR="00E90D42" w:rsidRDefault="00E90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8B048BA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Noto Sans CJK SC Regular" w:hAnsi="Times New Roman" w:cs="Times New Roman"/>
        <w:b/>
        <w:sz w:val="28"/>
        <w:szCs w:val="28"/>
        <w:lang w:val="uk-UA"/>
      </w:rPr>
    </w:lvl>
  </w:abstractNum>
  <w:abstractNum w:abstractNumId="1" w15:restartNumberingAfterBreak="0">
    <w:nsid w:val="0B0625F5"/>
    <w:multiLevelType w:val="multilevel"/>
    <w:tmpl w:val="B4BC0B8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450" w:firstLine="0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 w15:restartNumberingAfterBreak="0">
    <w:nsid w:val="0D6F1BA6"/>
    <w:multiLevelType w:val="hybridMultilevel"/>
    <w:tmpl w:val="E83E3E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4206AE"/>
    <w:multiLevelType w:val="multilevel"/>
    <w:tmpl w:val="06868DF2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 w15:restartNumberingAfterBreak="0">
    <w:nsid w:val="280D32B9"/>
    <w:multiLevelType w:val="multilevel"/>
    <w:tmpl w:val="4412C50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6" w15:restartNumberingAfterBreak="0">
    <w:nsid w:val="2CC41ABE"/>
    <w:multiLevelType w:val="multilevel"/>
    <w:tmpl w:val="4AFE82A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83F7FD9"/>
    <w:multiLevelType w:val="hybridMultilevel"/>
    <w:tmpl w:val="57BE8D60"/>
    <w:lvl w:ilvl="0" w:tplc="06AEBCB0">
      <w:start w:val="15"/>
      <w:numFmt w:val="bullet"/>
      <w:lvlText w:val="-"/>
      <w:lvlJc w:val="left"/>
      <w:pPr>
        <w:ind w:left="987" w:hanging="360"/>
      </w:pPr>
      <w:rPr>
        <w:rFonts w:ascii="Liberation Serif" w:eastAsia="Noto Sans CJK SC Regular" w:hAnsi="Liberation Serif" w:cs="Lohit Devanagari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41080D14"/>
    <w:multiLevelType w:val="hybridMultilevel"/>
    <w:tmpl w:val="B8EE0D0E"/>
    <w:lvl w:ilvl="0" w:tplc="43BC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446C5"/>
    <w:multiLevelType w:val="hybridMultilevel"/>
    <w:tmpl w:val="F7C028A8"/>
    <w:lvl w:ilvl="0" w:tplc="FEF6C0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605B2"/>
    <w:multiLevelType w:val="multilevel"/>
    <w:tmpl w:val="47E0E1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46544A93"/>
    <w:multiLevelType w:val="hybridMultilevel"/>
    <w:tmpl w:val="7884DEF4"/>
    <w:lvl w:ilvl="0" w:tplc="605E85E8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A02AAE"/>
    <w:multiLevelType w:val="hybridMultilevel"/>
    <w:tmpl w:val="1CDEE168"/>
    <w:lvl w:ilvl="0" w:tplc="00000002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A320B"/>
    <w:multiLevelType w:val="hybridMultilevel"/>
    <w:tmpl w:val="FC68A45A"/>
    <w:lvl w:ilvl="0" w:tplc="43940D2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21C4718"/>
    <w:multiLevelType w:val="multilevel"/>
    <w:tmpl w:val="6A9E927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189" w:hanging="283"/>
      </w:pPr>
    </w:lvl>
    <w:lvl w:ilvl="2">
      <w:start w:val="1"/>
      <w:numFmt w:val="decimal"/>
      <w:lvlText w:val="%3."/>
      <w:lvlJc w:val="left"/>
      <w:pPr>
        <w:ind w:left="1896" w:hanging="283"/>
      </w:pPr>
    </w:lvl>
    <w:lvl w:ilvl="3">
      <w:start w:val="1"/>
      <w:numFmt w:val="decimal"/>
      <w:lvlText w:val="%4."/>
      <w:lvlJc w:val="left"/>
      <w:pPr>
        <w:ind w:left="2603" w:hanging="283"/>
      </w:pPr>
    </w:lvl>
    <w:lvl w:ilvl="4">
      <w:start w:val="1"/>
      <w:numFmt w:val="decimal"/>
      <w:lvlText w:val="%5."/>
      <w:lvlJc w:val="left"/>
      <w:pPr>
        <w:ind w:left="3310" w:hanging="283"/>
      </w:pPr>
    </w:lvl>
    <w:lvl w:ilvl="5">
      <w:start w:val="1"/>
      <w:numFmt w:val="decimal"/>
      <w:lvlText w:val="%6."/>
      <w:lvlJc w:val="left"/>
      <w:pPr>
        <w:ind w:left="4017" w:hanging="283"/>
      </w:pPr>
    </w:lvl>
    <w:lvl w:ilvl="6">
      <w:start w:val="1"/>
      <w:numFmt w:val="decimal"/>
      <w:lvlText w:val="%7."/>
      <w:lvlJc w:val="left"/>
      <w:pPr>
        <w:ind w:left="4724" w:hanging="283"/>
      </w:pPr>
    </w:lvl>
    <w:lvl w:ilvl="7">
      <w:start w:val="1"/>
      <w:numFmt w:val="decimal"/>
      <w:lvlText w:val="%8."/>
      <w:lvlJc w:val="left"/>
      <w:pPr>
        <w:ind w:left="5431" w:hanging="283"/>
      </w:pPr>
    </w:lvl>
    <w:lvl w:ilvl="8">
      <w:start w:val="1"/>
      <w:numFmt w:val="decimal"/>
      <w:lvlText w:val="%9."/>
      <w:lvlJc w:val="left"/>
      <w:pPr>
        <w:ind w:left="6138" w:hanging="283"/>
      </w:pPr>
    </w:lvl>
  </w:abstractNum>
  <w:abstractNum w:abstractNumId="15" w15:restartNumberingAfterBreak="0">
    <w:nsid w:val="607F409F"/>
    <w:multiLevelType w:val="hybridMultilevel"/>
    <w:tmpl w:val="CAF0DFDE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7233C"/>
    <w:multiLevelType w:val="multilevel"/>
    <w:tmpl w:val="CA70CA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7" w15:restartNumberingAfterBreak="0">
    <w:nsid w:val="6F3A5AE0"/>
    <w:multiLevelType w:val="hybridMultilevel"/>
    <w:tmpl w:val="C51AF0E2"/>
    <w:lvl w:ilvl="0" w:tplc="F1BEAA68">
      <w:start w:val="1"/>
      <w:numFmt w:val="bullet"/>
      <w:lvlText w:val="-"/>
      <w:lvlJc w:val="left"/>
      <w:pPr>
        <w:ind w:left="420" w:hanging="360"/>
      </w:pPr>
      <w:rPr>
        <w:rFonts w:ascii="Times New Roman" w:eastAsia="Noto Sans CJK SC 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3"/>
  </w:num>
  <w:num w:numId="4">
    <w:abstractNumId w:val="10"/>
  </w:num>
  <w:num w:numId="5">
    <w:abstractNumId w:val="16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6"/>
    </w:lvlOverride>
  </w:num>
  <w:num w:numId="8">
    <w:abstractNumId w:val="4"/>
  </w:num>
  <w:num w:numId="9">
    <w:abstractNumId w:val="4"/>
    <w:lvlOverride w:ilvl="0">
      <w:startOverride w:val="17"/>
    </w:lvlOverride>
  </w:num>
  <w:num w:numId="10">
    <w:abstractNumId w:val="5"/>
  </w:num>
  <w:num w:numId="11">
    <w:abstractNumId w:val="5"/>
    <w:lvlOverride w:ilvl="0">
      <w:startOverride w:val="35"/>
    </w:lvlOverride>
  </w:num>
  <w:num w:numId="12">
    <w:abstractNumId w:val="5"/>
    <w:lvlOverride w:ilvl="0">
      <w:startOverride w:val="36"/>
    </w:lvlOverride>
  </w:num>
  <w:num w:numId="13">
    <w:abstractNumId w:val="5"/>
    <w:lvlOverride w:ilvl="0">
      <w:startOverride w:val="37"/>
    </w:lvlOverride>
  </w:num>
  <w:num w:numId="14">
    <w:abstractNumId w:val="5"/>
    <w:lvlOverride w:ilvl="0">
      <w:startOverride w:val="38"/>
    </w:lvlOverride>
  </w:num>
  <w:num w:numId="15">
    <w:abstractNumId w:val="5"/>
    <w:lvlOverride w:ilvl="0">
      <w:startOverride w:val="39"/>
    </w:lvlOverride>
  </w:num>
  <w:num w:numId="16">
    <w:abstractNumId w:val="2"/>
  </w:num>
  <w:num w:numId="17">
    <w:abstractNumId w:val="7"/>
  </w:num>
  <w:num w:numId="18">
    <w:abstractNumId w:val="13"/>
  </w:num>
  <w:num w:numId="19">
    <w:abstractNumId w:val="0"/>
  </w:num>
  <w:num w:numId="20">
    <w:abstractNumId w:val="15"/>
  </w:num>
  <w:num w:numId="21">
    <w:abstractNumId w:val="12"/>
  </w:num>
  <w:num w:numId="22">
    <w:abstractNumId w:val="9"/>
  </w:num>
  <w:num w:numId="23">
    <w:abstractNumId w:val="8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091"/>
    <w:rsid w:val="00016CE4"/>
    <w:rsid w:val="00037716"/>
    <w:rsid w:val="00057A18"/>
    <w:rsid w:val="00072EE7"/>
    <w:rsid w:val="000775C5"/>
    <w:rsid w:val="000A1589"/>
    <w:rsid w:val="000A3026"/>
    <w:rsid w:val="000A3678"/>
    <w:rsid w:val="000A6374"/>
    <w:rsid w:val="000B1EBC"/>
    <w:rsid w:val="000B618F"/>
    <w:rsid w:val="000C09E8"/>
    <w:rsid w:val="000E2CED"/>
    <w:rsid w:val="0012668E"/>
    <w:rsid w:val="00126B45"/>
    <w:rsid w:val="0012770B"/>
    <w:rsid w:val="0018220C"/>
    <w:rsid w:val="0019496B"/>
    <w:rsid w:val="001B1BF6"/>
    <w:rsid w:val="001D22C3"/>
    <w:rsid w:val="001D4F2C"/>
    <w:rsid w:val="0022004C"/>
    <w:rsid w:val="00222F1A"/>
    <w:rsid w:val="00280B79"/>
    <w:rsid w:val="002E4907"/>
    <w:rsid w:val="002F2AC0"/>
    <w:rsid w:val="00306B94"/>
    <w:rsid w:val="00307BB4"/>
    <w:rsid w:val="00336639"/>
    <w:rsid w:val="00362426"/>
    <w:rsid w:val="0037002E"/>
    <w:rsid w:val="00374E02"/>
    <w:rsid w:val="003815C0"/>
    <w:rsid w:val="003A6F58"/>
    <w:rsid w:val="003D11D9"/>
    <w:rsid w:val="003D2083"/>
    <w:rsid w:val="00410ECF"/>
    <w:rsid w:val="004319A2"/>
    <w:rsid w:val="004470D6"/>
    <w:rsid w:val="00462CAB"/>
    <w:rsid w:val="004B328C"/>
    <w:rsid w:val="004E1C76"/>
    <w:rsid w:val="004F72EE"/>
    <w:rsid w:val="0051431B"/>
    <w:rsid w:val="00523857"/>
    <w:rsid w:val="005767CC"/>
    <w:rsid w:val="00581290"/>
    <w:rsid w:val="005A6BF3"/>
    <w:rsid w:val="005B2C6F"/>
    <w:rsid w:val="005B3A76"/>
    <w:rsid w:val="005C0834"/>
    <w:rsid w:val="005D62CF"/>
    <w:rsid w:val="005F0564"/>
    <w:rsid w:val="0061057C"/>
    <w:rsid w:val="006272BB"/>
    <w:rsid w:val="006405EF"/>
    <w:rsid w:val="00645A52"/>
    <w:rsid w:val="00646FC2"/>
    <w:rsid w:val="0066617D"/>
    <w:rsid w:val="006A73F2"/>
    <w:rsid w:val="006B543E"/>
    <w:rsid w:val="006C0A2E"/>
    <w:rsid w:val="006C5F0C"/>
    <w:rsid w:val="006C724C"/>
    <w:rsid w:val="006D001E"/>
    <w:rsid w:val="006E2FC9"/>
    <w:rsid w:val="00701F88"/>
    <w:rsid w:val="00703FEC"/>
    <w:rsid w:val="007616A1"/>
    <w:rsid w:val="00764746"/>
    <w:rsid w:val="007901BD"/>
    <w:rsid w:val="00796D32"/>
    <w:rsid w:val="007B2EFF"/>
    <w:rsid w:val="007D514D"/>
    <w:rsid w:val="008206FB"/>
    <w:rsid w:val="008250A6"/>
    <w:rsid w:val="00826DA4"/>
    <w:rsid w:val="008341C7"/>
    <w:rsid w:val="0083704C"/>
    <w:rsid w:val="00851E5D"/>
    <w:rsid w:val="00851E6B"/>
    <w:rsid w:val="00863B97"/>
    <w:rsid w:val="008B426E"/>
    <w:rsid w:val="008B432A"/>
    <w:rsid w:val="008C3178"/>
    <w:rsid w:val="008F76A1"/>
    <w:rsid w:val="009370B1"/>
    <w:rsid w:val="00962146"/>
    <w:rsid w:val="009A6E3F"/>
    <w:rsid w:val="009B66E5"/>
    <w:rsid w:val="009C3429"/>
    <w:rsid w:val="009D670A"/>
    <w:rsid w:val="00A049A0"/>
    <w:rsid w:val="00A12BF9"/>
    <w:rsid w:val="00A15545"/>
    <w:rsid w:val="00A53015"/>
    <w:rsid w:val="00A538C2"/>
    <w:rsid w:val="00A53E87"/>
    <w:rsid w:val="00AA3E91"/>
    <w:rsid w:val="00AE0C16"/>
    <w:rsid w:val="00AF476A"/>
    <w:rsid w:val="00B14DA6"/>
    <w:rsid w:val="00B15D1F"/>
    <w:rsid w:val="00B21612"/>
    <w:rsid w:val="00B40ABA"/>
    <w:rsid w:val="00B620E4"/>
    <w:rsid w:val="00B632CF"/>
    <w:rsid w:val="00B80843"/>
    <w:rsid w:val="00B84302"/>
    <w:rsid w:val="00B8475B"/>
    <w:rsid w:val="00BB5705"/>
    <w:rsid w:val="00BC2977"/>
    <w:rsid w:val="00C101F8"/>
    <w:rsid w:val="00C123A1"/>
    <w:rsid w:val="00C14158"/>
    <w:rsid w:val="00C21640"/>
    <w:rsid w:val="00C328D2"/>
    <w:rsid w:val="00C34507"/>
    <w:rsid w:val="00C4080A"/>
    <w:rsid w:val="00C45263"/>
    <w:rsid w:val="00C46F15"/>
    <w:rsid w:val="00C473CE"/>
    <w:rsid w:val="00C558DD"/>
    <w:rsid w:val="00C81FF7"/>
    <w:rsid w:val="00C85402"/>
    <w:rsid w:val="00C85E00"/>
    <w:rsid w:val="00CA0B67"/>
    <w:rsid w:val="00CA79CC"/>
    <w:rsid w:val="00CE66DD"/>
    <w:rsid w:val="00CF6236"/>
    <w:rsid w:val="00D0754E"/>
    <w:rsid w:val="00D1579B"/>
    <w:rsid w:val="00D1737F"/>
    <w:rsid w:val="00D31C6E"/>
    <w:rsid w:val="00D407FF"/>
    <w:rsid w:val="00D568BE"/>
    <w:rsid w:val="00DA1C0C"/>
    <w:rsid w:val="00DA74D6"/>
    <w:rsid w:val="00DC1707"/>
    <w:rsid w:val="00DC4898"/>
    <w:rsid w:val="00DE6BB4"/>
    <w:rsid w:val="00E124D6"/>
    <w:rsid w:val="00E20619"/>
    <w:rsid w:val="00E26FDC"/>
    <w:rsid w:val="00E33BC5"/>
    <w:rsid w:val="00E3642B"/>
    <w:rsid w:val="00E7344B"/>
    <w:rsid w:val="00E8393F"/>
    <w:rsid w:val="00E90D42"/>
    <w:rsid w:val="00EA07C2"/>
    <w:rsid w:val="00EA59C4"/>
    <w:rsid w:val="00EC2AE7"/>
    <w:rsid w:val="00EE321D"/>
    <w:rsid w:val="00F02279"/>
    <w:rsid w:val="00F14323"/>
    <w:rsid w:val="00F23856"/>
    <w:rsid w:val="00F351C7"/>
    <w:rsid w:val="00F86091"/>
    <w:rsid w:val="00F93FAF"/>
    <w:rsid w:val="00FC6DCC"/>
    <w:rsid w:val="00FE1CD9"/>
    <w:rsid w:val="00FF4E3D"/>
    <w:rsid w:val="00FF6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7B7E5"/>
  <w15:docId w15:val="{B147E406-AA21-465D-A51B-E22DE3BE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678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A3678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0A3678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0A3678"/>
    <w:pPr>
      <w:spacing w:after="140" w:line="276" w:lineRule="auto"/>
    </w:pPr>
  </w:style>
  <w:style w:type="paragraph" w:styleId="a3">
    <w:name w:val="List"/>
    <w:basedOn w:val="Textbody"/>
    <w:rsid w:val="000A3678"/>
  </w:style>
  <w:style w:type="paragraph" w:styleId="a4">
    <w:name w:val="caption"/>
    <w:basedOn w:val="Standard"/>
    <w:rsid w:val="000A367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A3678"/>
    <w:pPr>
      <w:suppressLineNumbers/>
    </w:pPr>
  </w:style>
  <w:style w:type="paragraph" w:customStyle="1" w:styleId="PreformattedText">
    <w:name w:val="Preformatted Text"/>
    <w:basedOn w:val="Standard"/>
    <w:rsid w:val="000A3678"/>
    <w:rPr>
      <w:rFonts w:ascii="Liberation Mono" w:eastAsia="DejaVu Sans Mono" w:hAnsi="Liberation Mono" w:cs="Liberation Mono"/>
      <w:sz w:val="20"/>
      <w:szCs w:val="20"/>
    </w:rPr>
  </w:style>
  <w:style w:type="character" w:customStyle="1" w:styleId="NumberingSymbols">
    <w:name w:val="Numbering Symbols"/>
    <w:rsid w:val="000A3678"/>
  </w:style>
  <w:style w:type="character" w:customStyle="1" w:styleId="BulletSymbols">
    <w:name w:val="Bullet Symbols"/>
    <w:rsid w:val="000A3678"/>
    <w:rPr>
      <w:rFonts w:ascii="OpenSymbol" w:eastAsia="OpenSymbol" w:hAnsi="OpenSymbol" w:cs="OpenSymbol"/>
    </w:rPr>
  </w:style>
  <w:style w:type="character" w:styleId="a5">
    <w:name w:val="Emphasis"/>
    <w:rsid w:val="000A3678"/>
    <w:rPr>
      <w:i/>
      <w:iCs/>
    </w:rPr>
  </w:style>
  <w:style w:type="character" w:styleId="a6">
    <w:name w:val="Hyperlink"/>
    <w:rsid w:val="00DC4898"/>
    <w:rPr>
      <w:strike w:val="0"/>
      <w:dstrike w:val="0"/>
      <w:color w:val="0260D0"/>
      <w:u w:val="none"/>
      <w:effect w:val="none"/>
    </w:rPr>
  </w:style>
  <w:style w:type="character" w:styleId="a7">
    <w:name w:val="page number"/>
    <w:basedOn w:val="a0"/>
    <w:rsid w:val="0066617D"/>
  </w:style>
  <w:style w:type="paragraph" w:styleId="a8">
    <w:name w:val="List Paragraph"/>
    <w:basedOn w:val="a"/>
    <w:uiPriority w:val="34"/>
    <w:qFormat/>
    <w:rsid w:val="00BC2977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1">
    <w:name w:val="Без интервала1"/>
    <w:qFormat/>
    <w:rsid w:val="00BC2977"/>
    <w:rPr>
      <w:rFonts w:ascii="Calibri" w:eastAsia="Times New Roman" w:hAnsi="Calibri" w:cs="Calibri"/>
      <w:sz w:val="22"/>
      <w:szCs w:val="22"/>
      <w:lang w:val="uk-UA" w:eastAsia="en-US"/>
    </w:rPr>
  </w:style>
  <w:style w:type="paragraph" w:customStyle="1" w:styleId="a9">
    <w:name w:val="Заголовок"/>
    <w:basedOn w:val="a"/>
    <w:next w:val="aa"/>
    <w:rsid w:val="00B21612"/>
    <w:pPr>
      <w:autoSpaceDN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8"/>
      <w:lang w:val="uk-UA" w:bidi="ar-SA"/>
    </w:rPr>
  </w:style>
  <w:style w:type="paragraph" w:styleId="aa">
    <w:name w:val="Body Text"/>
    <w:basedOn w:val="a"/>
    <w:link w:val="ab"/>
    <w:uiPriority w:val="99"/>
    <w:semiHidden/>
    <w:unhideWhenUsed/>
    <w:rsid w:val="00B21612"/>
    <w:pPr>
      <w:spacing w:after="120"/>
    </w:pPr>
    <w:rPr>
      <w:rFonts w:cs="Mangal"/>
      <w:szCs w:val="21"/>
    </w:rPr>
  </w:style>
  <w:style w:type="character" w:customStyle="1" w:styleId="ab">
    <w:name w:val="Основний текст Знак"/>
    <w:link w:val="aa"/>
    <w:uiPriority w:val="99"/>
    <w:semiHidden/>
    <w:rsid w:val="00B21612"/>
    <w:rPr>
      <w:rFonts w:cs="Mangal"/>
      <w:kern w:val="3"/>
      <w:sz w:val="24"/>
      <w:szCs w:val="21"/>
      <w:lang w:eastAsia="zh-CN" w:bidi="hi-IN"/>
    </w:rPr>
  </w:style>
  <w:style w:type="character" w:customStyle="1" w:styleId="WW8Num3z0">
    <w:name w:val="WW8Num3z0"/>
    <w:rsid w:val="00126B45"/>
  </w:style>
  <w:style w:type="table" w:styleId="ac">
    <w:name w:val="Table Grid"/>
    <w:basedOn w:val="a1"/>
    <w:uiPriority w:val="39"/>
    <w:rsid w:val="00E2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C46F1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Верхній колонтитул Знак"/>
    <w:link w:val="ad"/>
    <w:uiPriority w:val="99"/>
    <w:rsid w:val="00C46F15"/>
    <w:rPr>
      <w:rFonts w:cs="Mangal"/>
      <w:kern w:val="3"/>
      <w:sz w:val="24"/>
      <w:szCs w:val="21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C46F1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Нижній колонтитул Знак"/>
    <w:link w:val="af"/>
    <w:uiPriority w:val="99"/>
    <w:rsid w:val="00C46F15"/>
    <w:rPr>
      <w:rFonts w:cs="Mangal"/>
      <w:kern w:val="3"/>
      <w:sz w:val="24"/>
      <w:szCs w:val="21"/>
      <w:lang w:eastAsia="zh-CN" w:bidi="hi-IN"/>
    </w:rPr>
  </w:style>
  <w:style w:type="paragraph" w:styleId="af1">
    <w:name w:val="Balloon Text"/>
    <w:basedOn w:val="a"/>
    <w:link w:val="af2"/>
    <w:uiPriority w:val="99"/>
    <w:semiHidden/>
    <w:unhideWhenUsed/>
    <w:rsid w:val="00F86091"/>
    <w:rPr>
      <w:rFonts w:ascii="Tahoma" w:hAnsi="Tahoma" w:cs="Mangal"/>
      <w:sz w:val="16"/>
      <w:szCs w:val="14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F86091"/>
    <w:rPr>
      <w:rFonts w:ascii="Tahoma" w:hAnsi="Tahoma" w:cs="Mangal"/>
      <w:kern w:val="3"/>
      <w:sz w:val="16"/>
      <w:szCs w:val="14"/>
      <w:lang w:eastAsia="zh-CN" w:bidi="hi-IN"/>
    </w:rPr>
  </w:style>
  <w:style w:type="paragraph" w:styleId="af3">
    <w:name w:val="Normal (Web)"/>
    <w:basedOn w:val="a"/>
    <w:uiPriority w:val="99"/>
    <w:unhideWhenUsed/>
    <w:rsid w:val="00BB5705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f4">
    <w:name w:val="Strong"/>
    <w:basedOn w:val="a0"/>
    <w:uiPriority w:val="22"/>
    <w:qFormat/>
    <w:rsid w:val="00BB57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96;&#1072;&#1073;&#1083;&#1086;&#1085;%20&#1088;&#1110;&#1096;&#1077;&#1085;&#1085;&#1103;%20&#1074;&#1080;&#1082;&#1086;&#1085;&#1082;&#1086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A3F3F-154F-4C22-8EED-C976EE79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рішення виконком</Template>
  <TotalTime>52</TotalTime>
  <Pages>1</Pages>
  <Words>1001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2021-04-22T05:27:00Z</cp:lastPrinted>
  <dcterms:created xsi:type="dcterms:W3CDTF">2021-04-15T15:49:00Z</dcterms:created>
  <dcterms:modified xsi:type="dcterms:W3CDTF">2024-04-02T13:02:00Z</dcterms:modified>
</cp:coreProperties>
</file>